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76A4" w14:textId="77777777" w:rsidR="00AC7F9F" w:rsidRDefault="00AC7F9F" w:rsidP="00AC7F9F">
      <w:r>
        <w:rPr>
          <w:u w:val="single"/>
        </w:rPr>
        <w:t>Agnes RERESBY</w:t>
      </w:r>
      <w:r>
        <w:t xml:space="preserve">   </w:t>
      </w:r>
      <w:proofErr w:type="gramStart"/>
      <w:r>
        <w:t xml:space="preserve">   (</w:t>
      </w:r>
      <w:proofErr w:type="gramEnd"/>
      <w:r>
        <w:t>fl.1460)</w:t>
      </w:r>
    </w:p>
    <w:p w14:paraId="1A1D4520" w14:textId="77777777" w:rsidR="00AC7F9F" w:rsidRDefault="00AC7F9F" w:rsidP="00AC7F9F"/>
    <w:p w14:paraId="6FF1A467" w14:textId="77777777" w:rsidR="00AC7F9F" w:rsidRDefault="00AC7F9F" w:rsidP="00AC7F9F"/>
    <w:p w14:paraId="243D0412" w14:textId="77777777" w:rsidR="00AC7F9F" w:rsidRDefault="00AC7F9F" w:rsidP="00AC7F9F">
      <w:r>
        <w:t xml:space="preserve">Daughter </w:t>
      </w:r>
      <w:proofErr w:type="spellStart"/>
      <w:r>
        <w:t>daughter</w:t>
      </w:r>
      <w:proofErr w:type="spellEnd"/>
      <w:r>
        <w:t xml:space="preserve"> of Sir John Stapleton of </w:t>
      </w:r>
      <w:proofErr w:type="spellStart"/>
      <w:r>
        <w:t>Wighill</w:t>
      </w:r>
      <w:proofErr w:type="spellEnd"/>
      <w:r>
        <w:t>(q.v.).  (Foster p.439)</w:t>
      </w:r>
    </w:p>
    <w:p w14:paraId="53D1FBBB" w14:textId="77777777" w:rsidR="00AC7F9F" w:rsidRDefault="00AC7F9F" w:rsidP="00AC7F9F">
      <w:r>
        <w:t xml:space="preserve">= Ralph </w:t>
      </w:r>
      <w:proofErr w:type="spellStart"/>
      <w:proofErr w:type="gramStart"/>
      <w:r>
        <w:t>Reresby</w:t>
      </w:r>
      <w:proofErr w:type="spellEnd"/>
      <w:r>
        <w:t>(</w:t>
      </w:r>
      <w:proofErr w:type="gramEnd"/>
      <w:r>
        <w:t>d.1466)(q.v.).     (ibid.)</w:t>
      </w:r>
    </w:p>
    <w:p w14:paraId="39B322EE" w14:textId="77777777" w:rsidR="00AC7F9F" w:rsidRDefault="00AC7F9F" w:rsidP="00AC7F9F">
      <w:r>
        <w:t xml:space="preserve">Children: </w:t>
      </w:r>
      <w:r>
        <w:tab/>
        <w:t>Ralph(q.v.). (ibid.)</w:t>
      </w:r>
    </w:p>
    <w:p w14:paraId="284FD0D1" w14:textId="77777777" w:rsidR="00AC7F9F" w:rsidRDefault="00AC7F9F" w:rsidP="00AC7F9F">
      <w:r>
        <w:tab/>
      </w:r>
      <w:r>
        <w:tab/>
        <w:t xml:space="preserve">Isabel(q.v.) = Robert Westby of </w:t>
      </w:r>
      <w:proofErr w:type="spellStart"/>
      <w:r>
        <w:t>Ravenfield</w:t>
      </w:r>
      <w:proofErr w:type="spellEnd"/>
      <w:r>
        <w:t>(q.v.). (D.V.Y. I p.327)</w:t>
      </w:r>
    </w:p>
    <w:p w14:paraId="190A98ED" w14:textId="77777777" w:rsidR="00AC7F9F" w:rsidRDefault="00AC7F9F" w:rsidP="00AC7F9F"/>
    <w:p w14:paraId="46997C03" w14:textId="77777777" w:rsidR="00AC7F9F" w:rsidRDefault="00AC7F9F" w:rsidP="00AC7F9F"/>
    <w:p w14:paraId="0937569C" w14:textId="77777777" w:rsidR="00AC7F9F" w:rsidRPr="000B1A24" w:rsidRDefault="00AC7F9F" w:rsidP="00AC7F9F">
      <w:r>
        <w:t>14 July 2023</w:t>
      </w:r>
    </w:p>
    <w:p w14:paraId="79BFDF8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AD369" w14:textId="77777777" w:rsidR="00AC7F9F" w:rsidRDefault="00AC7F9F" w:rsidP="009139A6">
      <w:r>
        <w:separator/>
      </w:r>
    </w:p>
  </w:endnote>
  <w:endnote w:type="continuationSeparator" w:id="0">
    <w:p w14:paraId="6B823CE4" w14:textId="77777777" w:rsidR="00AC7F9F" w:rsidRDefault="00AC7F9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A8C1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60D3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53B6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04CBC" w14:textId="77777777" w:rsidR="00AC7F9F" w:rsidRDefault="00AC7F9F" w:rsidP="009139A6">
      <w:r>
        <w:separator/>
      </w:r>
    </w:p>
  </w:footnote>
  <w:footnote w:type="continuationSeparator" w:id="0">
    <w:p w14:paraId="3B960881" w14:textId="77777777" w:rsidR="00AC7F9F" w:rsidRDefault="00AC7F9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D413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BD61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C37A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F9F"/>
    <w:rsid w:val="000666E0"/>
    <w:rsid w:val="002510B7"/>
    <w:rsid w:val="005C130B"/>
    <w:rsid w:val="00826F5C"/>
    <w:rsid w:val="009139A6"/>
    <w:rsid w:val="009448BB"/>
    <w:rsid w:val="00947624"/>
    <w:rsid w:val="00A3176C"/>
    <w:rsid w:val="00AC7F9F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489CA2"/>
  <w15:chartTrackingRefBased/>
  <w15:docId w15:val="{6B2ECD57-8D81-4189-B9F4-C3EB37A0F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F9F"/>
    <w:pPr>
      <w:spacing w:after="0" w:line="240" w:lineRule="auto"/>
    </w:pPr>
    <w:rPr>
      <w:rFonts w:eastAsia="Times New Roman" w:cs="Times New Roman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 w:cstheme="minorBidi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2023-07-14T16:07:00Z</dcterms:created>
  <dcterms:modified xsi:type="dcterms:W3CDTF">2023-07-14T16:07:00Z</dcterms:modified>
</cp:coreProperties>
</file>